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722F" w:rsidRDefault="0052722F" w:rsidP="005272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Stephen FEGYLL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2722F" w:rsidRDefault="0052722F" w:rsidP="0052722F">
      <w:pPr>
        <w:rPr>
          <w:rFonts w:ascii="Times New Roman" w:hAnsi="Times New Roman" w:cs="Times New Roman"/>
        </w:rPr>
      </w:pPr>
    </w:p>
    <w:p w:rsidR="0052722F" w:rsidRDefault="0052722F" w:rsidP="0052722F">
      <w:pPr>
        <w:rPr>
          <w:rFonts w:ascii="Times New Roman" w:hAnsi="Times New Roman" w:cs="Times New Roman"/>
        </w:rPr>
      </w:pPr>
    </w:p>
    <w:p w:rsidR="0052722F" w:rsidRDefault="0052722F" w:rsidP="005272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and taking animals against John Glover of </w:t>
      </w:r>
    </w:p>
    <w:p w:rsidR="0052722F" w:rsidRDefault="0052722F" w:rsidP="005272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Benenden, Kent(q.v.).</w:t>
      </w:r>
    </w:p>
    <w:p w:rsidR="0052722F" w:rsidRDefault="0052722F" w:rsidP="005272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52722F" w:rsidRDefault="0052722F" w:rsidP="0052722F">
      <w:pPr>
        <w:rPr>
          <w:rFonts w:ascii="Times New Roman" w:hAnsi="Times New Roman" w:cs="Times New Roman"/>
        </w:rPr>
      </w:pPr>
    </w:p>
    <w:p w:rsidR="0052722F" w:rsidRDefault="0052722F" w:rsidP="0052722F">
      <w:pPr>
        <w:rPr>
          <w:rFonts w:ascii="Times New Roman" w:hAnsi="Times New Roman" w:cs="Times New Roman"/>
        </w:rPr>
      </w:pPr>
    </w:p>
    <w:p w:rsidR="0052722F" w:rsidRDefault="0052722F" w:rsidP="005272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 is not in the National Archives.</w:t>
      </w:r>
    </w:p>
    <w:p w:rsidR="0052722F" w:rsidRDefault="0052722F" w:rsidP="0052722F">
      <w:pPr>
        <w:rPr>
          <w:rFonts w:ascii="Times New Roman" w:hAnsi="Times New Roman" w:cs="Times New Roman"/>
        </w:rPr>
      </w:pPr>
    </w:p>
    <w:p w:rsidR="0052722F" w:rsidRDefault="0052722F" w:rsidP="0052722F">
      <w:pPr>
        <w:rPr>
          <w:rFonts w:ascii="Times New Roman" w:hAnsi="Times New Roman" w:cs="Times New Roman"/>
        </w:rPr>
      </w:pPr>
    </w:p>
    <w:p w:rsidR="0052722F" w:rsidRDefault="0052722F" w:rsidP="005272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October 2017</w:t>
      </w:r>
    </w:p>
    <w:p w:rsidR="006B2F86" w:rsidRPr="00E71FC3" w:rsidRDefault="0052722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22F" w:rsidRDefault="0052722F" w:rsidP="00E71FC3">
      <w:r>
        <w:separator/>
      </w:r>
    </w:p>
  </w:endnote>
  <w:endnote w:type="continuationSeparator" w:id="0">
    <w:p w:rsidR="0052722F" w:rsidRDefault="0052722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22F" w:rsidRDefault="0052722F" w:rsidP="00E71FC3">
      <w:r>
        <w:separator/>
      </w:r>
    </w:p>
  </w:footnote>
  <w:footnote w:type="continuationSeparator" w:id="0">
    <w:p w:rsidR="0052722F" w:rsidRDefault="0052722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22F"/>
    <w:rsid w:val="001A7C09"/>
    <w:rsid w:val="0052722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F21460-645F-4666-8094-B15030613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722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2017-10-14T21:20:00Z</dcterms:created>
  <dcterms:modified xsi:type="dcterms:W3CDTF">2017-10-14T21:20:00Z</dcterms:modified>
</cp:coreProperties>
</file>